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A251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A251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A251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A251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A251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A251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A251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A251B" w:rsidRPr="001A251B">
          <w:rPr>
            <w:b w:val="0"/>
          </w:rPr>
          <w:t xml:space="preserve"> 11091/019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A251B" w:rsidP="00232C8F">
            <w:r>
              <w:t>Врач-рентгенолог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A251B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A251B" w:rsidRPr="001A251B">
          <w:rPr>
            <w:rStyle w:val="aa"/>
          </w:rPr>
          <w:t xml:space="preserve"> Поликлиника -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A251B" w:rsidRPr="001A251B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A251B" w:rsidRPr="001A251B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A251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A251B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A251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A251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A251B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A251B" w:rsidP="00C31869">
            <w:pPr>
              <w:jc w:val="center"/>
            </w:pPr>
            <w:r>
              <w:t>147-076-359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A251B" w:rsidRPr="001A251B">
          <w:rPr>
            <w:rStyle w:val="aa"/>
          </w:rPr>
          <w:t xml:space="preserve"> Негатоскоп, ПЭВМ,</w:t>
        </w:r>
        <w:r w:rsidR="001A251B" w:rsidRPr="001A251B">
          <w:rPr>
            <w:u w:val="single"/>
          </w:rPr>
          <w:t xml:space="preserve"> рентгенологическое оборудование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A251B" w:rsidRPr="001A251B">
          <w:rPr>
            <w:rStyle w:val="aa"/>
          </w:rPr>
          <w:t xml:space="preserve"> Пленка для рентгеновских снимков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A251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A251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1A251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A251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A251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12300000-20426. Врачи - рентгенологи, а также врачи, постоянно занятые в рентгенооперационных и ангиографических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251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2538E" w:rsidRPr="00E2538E">
          <w:rPr>
            <w:i/>
            <w:u w:val="single"/>
          </w:rPr>
          <w:t>1. Рекомендации по улучшению и оздоровлению условий труда:</w:t>
        </w:r>
        <w:r w:rsidR="00E2538E" w:rsidRPr="00E2538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E2538E" w:rsidRPr="00E2538E">
          <w:rPr>
            <w:i/>
            <w:u w:val="single"/>
          </w:rPr>
          <w:tab/>
          <w:t>   </w:t>
        </w:r>
        <w:r w:rsidR="00E2538E" w:rsidRPr="00E2538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="00E2538E" w:rsidRPr="00E2538E">
          <w:rPr>
            <w:i/>
            <w:u w:val="single"/>
          </w:rPr>
          <w:tab/>
          <w:t>   </w:t>
        </w:r>
        <w:r w:rsidR="00E2538E" w:rsidRPr="00E2538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2538E" w:rsidRPr="00E2538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2538E" w:rsidRPr="00E2538E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251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251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A251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251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251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A251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454222" w:rsidTr="0045422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E2538E" w:rsidP="003C5C39">
            <w:pPr>
              <w:pStyle w:val="a8"/>
            </w:pPr>
            <w:r>
              <w:t>24.11.2016</w:t>
            </w:r>
          </w:p>
        </w:tc>
      </w:tr>
      <w:tr w:rsidR="00EF07A3" w:rsidRPr="0045422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3C5C39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454222" w:rsidRDefault="00454222" w:rsidP="00EF07A3">
            <w:pPr>
              <w:pStyle w:val="a8"/>
              <w:rPr>
                <w:vertAlign w:val="superscript"/>
              </w:rPr>
            </w:pPr>
            <w:r w:rsidRPr="0045422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A25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251B" w:rsidP="004E51DC">
            <w:pPr>
              <w:pStyle w:val="a8"/>
            </w:pPr>
            <w:r>
              <w:t>Скоморина Ольга Ивановна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1A25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A251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251B" w:rsidRPr="001A251B" w:rsidRDefault="001A251B" w:rsidP="00EF07A3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251B" w:rsidRPr="001A251B" w:rsidRDefault="001A251B" w:rsidP="00EF07A3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251B" w:rsidRPr="001A251B" w:rsidRDefault="001A251B" w:rsidP="00EF07A3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251B" w:rsidRPr="001A251B" w:rsidRDefault="001A251B" w:rsidP="00EF07A3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51B" w:rsidRPr="001A251B" w:rsidRDefault="001A251B" w:rsidP="004E51DC">
            <w:pPr>
              <w:pStyle w:val="a8"/>
            </w:pPr>
          </w:p>
        </w:tc>
      </w:tr>
      <w:tr w:rsidR="001A251B" w:rsidRPr="001A251B" w:rsidTr="001A251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251B" w:rsidRPr="001A251B" w:rsidRDefault="001A251B" w:rsidP="00EF07A3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251B" w:rsidRPr="001A251B" w:rsidRDefault="001A251B" w:rsidP="004E51DC">
            <w:pPr>
              <w:pStyle w:val="a8"/>
              <w:rPr>
                <w:vertAlign w:val="superscript"/>
              </w:rPr>
            </w:pPr>
            <w:r w:rsidRPr="001A251B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22" w:rsidRDefault="00454222" w:rsidP="0076042D">
      <w:pPr>
        <w:pStyle w:val="a9"/>
      </w:pPr>
      <w:r>
        <w:separator/>
      </w:r>
    </w:p>
  </w:endnote>
  <w:endnote w:type="continuationSeparator" w:id="0">
    <w:p w:rsidR="00454222" w:rsidRDefault="004542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A251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03443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034436" w:rsidRPr="00C31869">
            <w:rPr>
              <w:rStyle w:val="ad"/>
              <w:sz w:val="20"/>
              <w:szCs w:val="20"/>
            </w:rPr>
            <w:fldChar w:fldCharType="separate"/>
          </w:r>
          <w:r w:rsidR="001A251B">
            <w:rPr>
              <w:rStyle w:val="ad"/>
              <w:noProof/>
              <w:sz w:val="20"/>
              <w:szCs w:val="20"/>
            </w:rPr>
            <w:t>1</w:t>
          </w:r>
          <w:r w:rsidR="0003443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A251B" w:rsidRPr="001A251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22" w:rsidRDefault="00454222" w:rsidP="0076042D">
      <w:pPr>
        <w:pStyle w:val="a9"/>
      </w:pPr>
      <w:r>
        <w:separator/>
      </w:r>
    </w:p>
  </w:footnote>
  <w:footnote w:type="continuationSeparator" w:id="0">
    <w:p w:rsidR="00454222" w:rsidRDefault="004542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Рентгенолог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8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9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ABEB7FA78E243358310EFB5261544C7"/>
    <w:docVar w:name="rm_id" w:val="151"/>
    <w:docVar w:name="rm_name" w:val="                                          "/>
    <w:docVar w:name="rm_number" w:val=" 11091/01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"/>
    <w:docVar w:name="version" w:val="51"/>
  </w:docVars>
  <w:rsids>
    <w:rsidRoot w:val="0073095E"/>
    <w:rsid w:val="000024F1"/>
    <w:rsid w:val="00025683"/>
    <w:rsid w:val="00034436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A251B"/>
    <w:rsid w:val="001F4D8D"/>
    <w:rsid w:val="00232C8F"/>
    <w:rsid w:val="00234932"/>
    <w:rsid w:val="00244615"/>
    <w:rsid w:val="002A0605"/>
    <w:rsid w:val="002E55C6"/>
    <w:rsid w:val="00305B2F"/>
    <w:rsid w:val="003356DA"/>
    <w:rsid w:val="00367816"/>
    <w:rsid w:val="003876C3"/>
    <w:rsid w:val="003947ED"/>
    <w:rsid w:val="003C24DB"/>
    <w:rsid w:val="003C5C39"/>
    <w:rsid w:val="0040104A"/>
    <w:rsid w:val="00402CAC"/>
    <w:rsid w:val="00444410"/>
    <w:rsid w:val="00454222"/>
    <w:rsid w:val="004754FB"/>
    <w:rsid w:val="00481C22"/>
    <w:rsid w:val="004A47AD"/>
    <w:rsid w:val="004C4DB2"/>
    <w:rsid w:val="004D768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098F"/>
    <w:rsid w:val="005F6B08"/>
    <w:rsid w:val="0065203B"/>
    <w:rsid w:val="00664ABB"/>
    <w:rsid w:val="0069682B"/>
    <w:rsid w:val="006C28B3"/>
    <w:rsid w:val="006E209C"/>
    <w:rsid w:val="007049EB"/>
    <w:rsid w:val="00710271"/>
    <w:rsid w:val="00717C9F"/>
    <w:rsid w:val="0073095E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56ACE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76993"/>
    <w:rsid w:val="00CE3307"/>
    <w:rsid w:val="00D76DF8"/>
    <w:rsid w:val="00DB1272"/>
    <w:rsid w:val="00DB5302"/>
    <w:rsid w:val="00DD6B1F"/>
    <w:rsid w:val="00E124F4"/>
    <w:rsid w:val="00E2538E"/>
    <w:rsid w:val="00E36337"/>
    <w:rsid w:val="00E43EDA"/>
    <w:rsid w:val="00E81CF9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